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7A81D" w14:textId="69120620" w:rsidR="00BA00AB" w:rsidRDefault="00E00963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WHYDDON (WHEDDON, WHEDON)</w:t>
      </w:r>
      <w:r>
        <w:rPr>
          <w:rFonts w:cs="Times New Roman"/>
          <w:szCs w:val="24"/>
          <w:lang w:val="en-GB"/>
        </w:rPr>
        <w:t xml:space="preserve">     (fl.1484)</w:t>
      </w:r>
    </w:p>
    <w:p w14:paraId="587D382D" w14:textId="61258BFD" w:rsidR="00E00963" w:rsidRDefault="00E00963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late of Chagford and Fulford, Devon. Yeoman.</w:t>
      </w:r>
    </w:p>
    <w:p w14:paraId="3AE7576E" w14:textId="77777777" w:rsidR="00E00963" w:rsidRDefault="00E00963" w:rsidP="009139A6">
      <w:pPr>
        <w:pStyle w:val="NoSpacing"/>
        <w:rPr>
          <w:rFonts w:cs="Times New Roman"/>
          <w:szCs w:val="24"/>
          <w:lang w:val="en-GB"/>
        </w:rPr>
      </w:pPr>
    </w:p>
    <w:p w14:paraId="3FDA61FA" w14:textId="77777777" w:rsidR="00E00963" w:rsidRDefault="00E00963" w:rsidP="009139A6">
      <w:pPr>
        <w:pStyle w:val="NoSpacing"/>
        <w:rPr>
          <w:rFonts w:cs="Times New Roman"/>
          <w:szCs w:val="24"/>
          <w:lang w:val="en-GB"/>
        </w:rPr>
      </w:pPr>
    </w:p>
    <w:p w14:paraId="2FCD9927" w14:textId="62C76904" w:rsidR="00E00963" w:rsidRDefault="00E00963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 4 Mar.1484</w:t>
      </w:r>
      <w:r>
        <w:rPr>
          <w:rFonts w:cs="Times New Roman"/>
          <w:szCs w:val="24"/>
          <w:lang w:val="en-GB"/>
        </w:rPr>
        <w:tab/>
        <w:t>He was granted a general pardon.</w:t>
      </w:r>
    </w:p>
    <w:p w14:paraId="07A58B4C" w14:textId="77777777" w:rsidR="00E00963" w:rsidRDefault="00E00963" w:rsidP="00E009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</w:rPr>
        <w:t xml:space="preserve">(“The Pardon Rolls of Richard III 1484-5” ed. Hannes Kleineke, </w:t>
      </w:r>
    </w:p>
    <w:p w14:paraId="74DDA285" w14:textId="73977A3C" w:rsidR="00E00963" w:rsidRDefault="00E00963" w:rsidP="00E0096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pub. by the List and Index Society, vol.365, 2023, p.</w:t>
      </w:r>
      <w:r>
        <w:rPr>
          <w:rFonts w:cs="Times New Roman"/>
          <w:szCs w:val="24"/>
        </w:rPr>
        <w:t>11)</w:t>
      </w:r>
    </w:p>
    <w:p w14:paraId="5051FDAE" w14:textId="77777777" w:rsidR="00E00963" w:rsidRDefault="00E00963" w:rsidP="00E00963">
      <w:pPr>
        <w:pStyle w:val="NoSpacing"/>
        <w:rPr>
          <w:rFonts w:cs="Times New Roman"/>
          <w:szCs w:val="24"/>
        </w:rPr>
      </w:pPr>
    </w:p>
    <w:p w14:paraId="1CAE89B2" w14:textId="77777777" w:rsidR="00E00963" w:rsidRDefault="00E00963" w:rsidP="00E00963">
      <w:pPr>
        <w:pStyle w:val="NoSpacing"/>
        <w:rPr>
          <w:rFonts w:cs="Times New Roman"/>
          <w:szCs w:val="24"/>
        </w:rPr>
      </w:pPr>
    </w:p>
    <w:p w14:paraId="6A864873" w14:textId="4602F9AC" w:rsidR="00E00963" w:rsidRPr="007F32B5" w:rsidRDefault="00E00963" w:rsidP="00E0096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March 2024</w:t>
      </w:r>
    </w:p>
    <w:p w14:paraId="10CC3140" w14:textId="75B0C631" w:rsidR="00E00963" w:rsidRPr="00E00963" w:rsidRDefault="00E00963" w:rsidP="009139A6">
      <w:pPr>
        <w:pStyle w:val="NoSpacing"/>
        <w:rPr>
          <w:rFonts w:cs="Times New Roman"/>
          <w:szCs w:val="24"/>
          <w:lang w:val="en-GB"/>
        </w:rPr>
      </w:pPr>
    </w:p>
    <w:sectPr w:rsidR="00E00963" w:rsidRPr="00E009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1F774" w14:textId="77777777" w:rsidR="00E00963" w:rsidRDefault="00E00963" w:rsidP="009139A6">
      <w:r>
        <w:separator/>
      </w:r>
    </w:p>
  </w:endnote>
  <w:endnote w:type="continuationSeparator" w:id="0">
    <w:p w14:paraId="336A42F9" w14:textId="77777777" w:rsidR="00E00963" w:rsidRDefault="00E009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43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5B0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E1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7529" w14:textId="77777777" w:rsidR="00E00963" w:rsidRDefault="00E00963" w:rsidP="009139A6">
      <w:r>
        <w:separator/>
      </w:r>
    </w:p>
  </w:footnote>
  <w:footnote w:type="continuationSeparator" w:id="0">
    <w:p w14:paraId="3406F890" w14:textId="77777777" w:rsidR="00E00963" w:rsidRDefault="00E009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93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23E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5A8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96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0096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46E26"/>
  <w15:chartTrackingRefBased/>
  <w15:docId w15:val="{07A8CF04-E160-4675-9EC9-AB486BBF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2024-03-11T16:33:00Z</dcterms:created>
  <dcterms:modified xsi:type="dcterms:W3CDTF">2024-03-11T16:37:00Z</dcterms:modified>
</cp:coreProperties>
</file>